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49" w:rsidRPr="001E1D1F" w:rsidRDefault="00313D49" w:rsidP="00313D4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#73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  <w:t>S1-1</w:t>
      </w:r>
      <w:r>
        <w:rPr>
          <w:rFonts w:eastAsia="Times New Roman" w:cs="Arial"/>
          <w:b/>
          <w:sz w:val="24"/>
          <w:szCs w:val="20"/>
          <w:lang w:eastAsia="ar-SA"/>
        </w:rPr>
        <w:t>6</w:t>
      </w:r>
      <w:r w:rsidR="0065702C">
        <w:rPr>
          <w:rFonts w:eastAsia="Times New Roman" w:cs="Arial"/>
          <w:b/>
          <w:sz w:val="24"/>
          <w:szCs w:val="20"/>
          <w:lang w:eastAsia="ar-SA"/>
        </w:rPr>
        <w:t>027</w:t>
      </w:r>
      <w:r w:rsidR="007529B8">
        <w:rPr>
          <w:rFonts w:eastAsia="Times New Roman" w:cs="Arial"/>
          <w:b/>
          <w:sz w:val="24"/>
          <w:szCs w:val="20"/>
          <w:lang w:eastAsia="ar-SA"/>
        </w:rPr>
        <w:t>4</w:t>
      </w:r>
    </w:p>
    <w:p w:rsidR="00313D49" w:rsidRDefault="00313D49" w:rsidP="00313D49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E77688">
        <w:rPr>
          <w:rFonts w:eastAsia="Times New Roman" w:cs="Arial"/>
          <w:b/>
          <w:sz w:val="24"/>
          <w:szCs w:val="20"/>
          <w:lang w:eastAsia="ar-SA"/>
        </w:rPr>
        <w:t>Okinawa, Japan, 1-5 February 2016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>(revision of S1-16xxxx)</w:t>
      </w:r>
    </w:p>
    <w:p w:rsidR="00313D49" w:rsidRPr="001E1D1F" w:rsidRDefault="00313D49" w:rsidP="00313D49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313D49" w:rsidRPr="001E1D1F" w:rsidRDefault="00313D49" w:rsidP="00313D49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313D49" w:rsidRPr="0065702C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Title:</w:t>
      </w:r>
      <w:r w:rsidRPr="0065702C">
        <w:rPr>
          <w:rFonts w:eastAsia="Times New Roman"/>
          <w:b/>
          <w:sz w:val="24"/>
          <w:szCs w:val="24"/>
        </w:rPr>
        <w:tab/>
      </w:r>
      <w:bookmarkStart w:id="0" w:name="Title"/>
      <w:bookmarkEnd w:id="0"/>
      <w:r w:rsidRPr="0065702C">
        <w:rPr>
          <w:rFonts w:eastAsia="Times New Roman"/>
          <w:b/>
          <w:sz w:val="24"/>
          <w:szCs w:val="24"/>
        </w:rPr>
        <w:t>Agenda for the V2XLTE Drafting Session</w:t>
      </w:r>
    </w:p>
    <w:p w:rsidR="00313D49" w:rsidRPr="0065702C" w:rsidRDefault="00313D49" w:rsidP="00313D49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  <w:lang w:val="de-DE"/>
        </w:rPr>
      </w:pPr>
      <w:r w:rsidRPr="0065702C">
        <w:rPr>
          <w:rFonts w:eastAsia="Times New Roman"/>
          <w:b/>
          <w:sz w:val="24"/>
          <w:szCs w:val="24"/>
          <w:lang w:val="de-DE"/>
        </w:rPr>
        <w:t>Ag. item:</w:t>
      </w:r>
      <w:r w:rsidRPr="0065702C">
        <w:rPr>
          <w:rFonts w:eastAsia="Times New Roman"/>
          <w:b/>
          <w:sz w:val="24"/>
          <w:szCs w:val="24"/>
          <w:lang w:val="de-DE"/>
        </w:rPr>
        <w:tab/>
        <w:t>7.</w:t>
      </w:r>
      <w:r w:rsidR="004E34DD" w:rsidRPr="0065702C">
        <w:rPr>
          <w:rFonts w:eastAsia="Times New Roman"/>
          <w:b/>
          <w:sz w:val="24"/>
          <w:szCs w:val="24"/>
          <w:lang w:val="de-DE"/>
        </w:rPr>
        <w:t>5 Mission Critical (MCCore, MCPTT-R, MCVideo, MCData)</w:t>
      </w:r>
    </w:p>
    <w:p w:rsidR="00313D49" w:rsidRPr="0065702C" w:rsidRDefault="00313D49" w:rsidP="001D2C81">
      <w:pPr>
        <w:spacing w:after="120" w:line="240" w:lineRule="auto"/>
        <w:ind w:left="1985" w:hanging="1985"/>
        <w:rPr>
          <w:rFonts w:eastAsia="Times New Roman"/>
          <w:b/>
          <w:sz w:val="24"/>
          <w:szCs w:val="24"/>
        </w:rPr>
      </w:pPr>
      <w:r w:rsidRPr="0065702C">
        <w:rPr>
          <w:rFonts w:eastAsia="Times New Roman"/>
          <w:b/>
          <w:sz w:val="24"/>
          <w:szCs w:val="24"/>
        </w:rPr>
        <w:t>Source:</w:t>
      </w:r>
      <w:r w:rsidRPr="0065702C">
        <w:rPr>
          <w:rFonts w:eastAsia="Times New Roman"/>
          <w:b/>
          <w:sz w:val="24"/>
          <w:szCs w:val="24"/>
        </w:rPr>
        <w:tab/>
      </w:r>
      <w:r w:rsidR="004E34DD" w:rsidRPr="0065702C">
        <w:rPr>
          <w:rFonts w:eastAsia="Times New Roman"/>
          <w:b/>
          <w:sz w:val="24"/>
          <w:szCs w:val="24"/>
        </w:rPr>
        <w:t>MC</w:t>
      </w:r>
      <w:r w:rsidRPr="0065702C">
        <w:rPr>
          <w:rFonts w:eastAsia="Times New Roman"/>
          <w:b/>
          <w:sz w:val="24"/>
          <w:szCs w:val="24"/>
        </w:rPr>
        <w:t xml:space="preserve"> </w:t>
      </w:r>
      <w:r w:rsidR="000E5DEE" w:rsidRPr="0065702C">
        <w:rPr>
          <w:rFonts w:eastAsia="Times New Roman"/>
          <w:b/>
          <w:sz w:val="24"/>
          <w:szCs w:val="24"/>
        </w:rPr>
        <w:t>Drafting Chair (Ki-Dong Lee, kidong.lee@lge.com)</w:t>
      </w:r>
      <w:r w:rsidR="001D2C81">
        <w:rPr>
          <w:rFonts w:eastAsia="Times New Roman"/>
          <w:b/>
          <w:sz w:val="24"/>
          <w:szCs w:val="24"/>
        </w:rPr>
        <w:t xml:space="preserve">, </w:t>
      </w:r>
      <w:r w:rsidRPr="0065702C">
        <w:rPr>
          <w:rFonts w:eastAsia="Times New Roman"/>
          <w:b/>
          <w:sz w:val="24"/>
          <w:szCs w:val="24"/>
        </w:rPr>
        <w:t>Rapporteur</w:t>
      </w:r>
      <w:r w:rsidR="004E34DD" w:rsidRPr="0065702C">
        <w:rPr>
          <w:rFonts w:eastAsia="Times New Roman"/>
          <w:b/>
          <w:sz w:val="24"/>
          <w:szCs w:val="24"/>
        </w:rPr>
        <w:t>s</w:t>
      </w:r>
      <w:r w:rsidR="0065702C">
        <w:rPr>
          <w:rFonts w:eastAsia="Times New Roman"/>
          <w:b/>
          <w:sz w:val="24"/>
          <w:szCs w:val="24"/>
        </w:rPr>
        <w:t xml:space="preserve"> </w:t>
      </w:r>
      <w:r w:rsidR="004E34DD" w:rsidRPr="0065702C">
        <w:rPr>
          <w:rFonts w:eastAsia="Times New Roman"/>
          <w:b/>
          <w:sz w:val="24"/>
          <w:szCs w:val="24"/>
          <w:lang w:val="de-DE"/>
        </w:rPr>
        <w:t>(MCCore, MCPTT-R</w:t>
      </w:r>
      <w:r w:rsidR="004778F3">
        <w:rPr>
          <w:rFonts w:eastAsia="Times New Roman"/>
          <w:b/>
          <w:sz w:val="24"/>
          <w:szCs w:val="24"/>
          <w:lang w:val="de-DE"/>
        </w:rPr>
        <w:t>;</w:t>
      </w:r>
      <w:r w:rsidR="004E34DD" w:rsidRPr="0065702C">
        <w:rPr>
          <w:rFonts w:eastAsia="Times New Roman"/>
          <w:b/>
          <w:sz w:val="24"/>
          <w:szCs w:val="24"/>
          <w:lang w:val="de-DE"/>
        </w:rPr>
        <w:t xml:space="preserve"> MCVideo, MCData)</w:t>
      </w:r>
      <w:r w:rsidR="004778F3">
        <w:rPr>
          <w:rFonts w:eastAsia="Times New Roman"/>
          <w:b/>
          <w:sz w:val="24"/>
          <w:szCs w:val="24"/>
          <w:lang w:val="de-DE"/>
        </w:rPr>
        <w:t xml:space="preserve"> </w:t>
      </w:r>
    </w:p>
    <w:p w:rsidR="004778F3" w:rsidRPr="004778F3" w:rsidRDefault="004778F3" w:rsidP="004778F3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Andrew Thiessen </w:t>
      </w:r>
      <w:r>
        <w:rPr>
          <w:rFonts w:eastAsia="Times New Roman"/>
          <w:b/>
          <w:sz w:val="24"/>
          <w:szCs w:val="24"/>
        </w:rPr>
        <w:t>(</w:t>
      </w:r>
      <w:r w:rsidRPr="004778F3">
        <w:rPr>
          <w:rFonts w:eastAsia="Times New Roman"/>
          <w:b/>
          <w:sz w:val="24"/>
          <w:szCs w:val="24"/>
        </w:rPr>
        <w:t>andrew (at) its (dot) bldrdoc (dot) gov</w:t>
      </w:r>
      <w:r>
        <w:rPr>
          <w:rFonts w:eastAsia="Times New Roman"/>
          <w:b/>
          <w:sz w:val="24"/>
          <w:szCs w:val="24"/>
        </w:rPr>
        <w:t>)</w:t>
      </w:r>
      <w:r w:rsidRPr="004778F3">
        <w:rPr>
          <w:rFonts w:eastAsia="Times New Roman"/>
          <w:b/>
          <w:sz w:val="24"/>
          <w:szCs w:val="24"/>
        </w:rPr>
        <w:t xml:space="preserve">; </w:t>
      </w:r>
    </w:p>
    <w:p w:rsidR="00313D49" w:rsidRPr="004778F3" w:rsidRDefault="004778F3" w:rsidP="004778F3">
      <w:pPr>
        <w:spacing w:after="120" w:line="240" w:lineRule="auto"/>
        <w:ind w:left="2880"/>
        <w:rPr>
          <w:rFonts w:eastAsia="Times New Roman"/>
          <w:b/>
          <w:sz w:val="24"/>
          <w:szCs w:val="24"/>
        </w:rPr>
      </w:pPr>
      <w:r w:rsidRPr="004778F3">
        <w:rPr>
          <w:rFonts w:eastAsia="Times New Roman"/>
          <w:b/>
          <w:sz w:val="24"/>
          <w:szCs w:val="24"/>
        </w:rPr>
        <w:t xml:space="preserve">Emmanuelle Villebrun </w:t>
      </w:r>
      <w:r>
        <w:rPr>
          <w:rFonts w:eastAsia="Times New Roman"/>
          <w:b/>
          <w:sz w:val="24"/>
          <w:szCs w:val="24"/>
        </w:rPr>
        <w:t>(e</w:t>
      </w:r>
      <w:r w:rsidRPr="004778F3">
        <w:rPr>
          <w:rFonts w:eastAsia="Times New Roman"/>
          <w:b/>
          <w:sz w:val="24"/>
          <w:szCs w:val="24"/>
        </w:rPr>
        <w:t>mmanuelle.villebrun@gendarmerie.interieur.gouv.fr</w:t>
      </w:r>
      <w:r>
        <w:rPr>
          <w:rFonts w:eastAsia="Times New Roman"/>
          <w:b/>
          <w:sz w:val="24"/>
          <w:szCs w:val="24"/>
        </w:rPr>
        <w:t>)</w:t>
      </w:r>
    </w:p>
    <w:p w:rsidR="004778F3" w:rsidRPr="001E1D1F" w:rsidRDefault="004778F3" w:rsidP="00313D49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313D49" w:rsidRPr="001E1D1F" w:rsidRDefault="00313D49" w:rsidP="00313D49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313D49" w:rsidRPr="0065702C" w:rsidRDefault="00313D49" w:rsidP="00313D49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ja-JP"/>
        </w:rPr>
      </w:pPr>
      <w:r w:rsidRPr="0065702C">
        <w:rPr>
          <w:rFonts w:eastAsia="Times New Roman"/>
          <w:b/>
          <w:sz w:val="28"/>
          <w:szCs w:val="28"/>
          <w:lang w:eastAsia="ja-JP"/>
        </w:rPr>
        <w:t>V2XLTE Drafting Session Schedule</w:t>
      </w:r>
    </w:p>
    <w:p w:rsidR="00313D49" w:rsidRPr="0065702C" w:rsidRDefault="00313D49" w:rsidP="00291CC5">
      <w:pPr>
        <w:keepNext/>
        <w:suppressAutoHyphens/>
        <w:spacing w:before="240" w:after="120" w:line="240" w:lineRule="auto"/>
        <w:jc w:val="center"/>
        <w:rPr>
          <w:rFonts w:eastAsia="Arial Unicode MS" w:cs="Arial"/>
          <w:sz w:val="28"/>
          <w:szCs w:val="28"/>
          <w:lang w:eastAsia="ar-SA"/>
        </w:rPr>
      </w:pPr>
    </w:p>
    <w:p w:rsidR="006716BC" w:rsidRPr="008754F9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6716BC" w:rsidRPr="00F774D3" w:rsidRDefault="006716BC" w:rsidP="006716B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 w:rsidR="00B3691F">
        <w:rPr>
          <w:rFonts w:eastAsia="Arial Unicode MS"/>
          <w:sz w:val="24"/>
          <w:szCs w:val="24"/>
          <w:lang w:eastAsia="ar-SA"/>
        </w:rPr>
        <w:t xml:space="preserve">@ </w:t>
      </w:r>
      <w:r w:rsidR="00B3691F" w:rsidRPr="00B3691F">
        <w:rPr>
          <w:rFonts w:eastAsia="Arial Unicode MS" w:hint="eastAsia"/>
          <w:sz w:val="24"/>
          <w:szCs w:val="24"/>
          <w:lang w:eastAsia="ar-SA"/>
        </w:rPr>
        <w:t>Ocean Hall</w:t>
      </w:r>
      <w:r>
        <w:rPr>
          <w:rFonts w:eastAsia="Arial Unicode MS"/>
          <w:sz w:val="24"/>
          <w:szCs w:val="24"/>
          <w:lang w:eastAsia="ar-SA"/>
        </w:rPr>
        <w:tab/>
      </w:r>
    </w:p>
    <w:p w:rsidR="006716BC" w:rsidRPr="00313D49" w:rsidRDefault="006716BC" w:rsidP="006716B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b/>
          <w:color w:val="00B050"/>
          <w:sz w:val="24"/>
          <w:szCs w:val="24"/>
          <w:lang w:eastAsia="ar-SA"/>
        </w:rPr>
      </w:pP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>Room B: Breakout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="00B3691F">
        <w:rPr>
          <w:rFonts w:eastAsia="Arial Unicode MS" w:cs="Arial"/>
          <w:b/>
          <w:color w:val="00B050"/>
          <w:sz w:val="24"/>
          <w:szCs w:val="24"/>
          <w:lang w:eastAsia="ar-SA"/>
        </w:rPr>
        <w:t xml:space="preserve">@ </w:t>
      </w:r>
      <w:r w:rsidR="00B3691F" w:rsidRPr="00516E21">
        <w:rPr>
          <w:rFonts w:eastAsia="Arial Unicode MS" w:cs="Arial"/>
          <w:b/>
          <w:color w:val="00B050"/>
          <w:sz w:val="24"/>
          <w:szCs w:val="24"/>
          <w:lang w:eastAsia="ar-SA"/>
        </w:rPr>
        <w:t>Sunset Lounge</w:t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  <w:r w:rsidRPr="00313D49">
        <w:rPr>
          <w:rFonts w:eastAsia="Arial Unicode MS" w:cs="Arial"/>
          <w:b/>
          <w:color w:val="00B050"/>
          <w:sz w:val="24"/>
          <w:szCs w:val="24"/>
          <w:lang w:eastAsia="ar-SA"/>
        </w:rPr>
        <w:tab/>
      </w:r>
    </w:p>
    <w:p w:rsidR="006716BC" w:rsidRPr="00015298" w:rsidRDefault="006716BC" w:rsidP="006716B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14021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771"/>
        <w:gridCol w:w="2070"/>
        <w:gridCol w:w="2070"/>
      </w:tblGrid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716BC" w:rsidRPr="00015298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FE752D" w:rsidRPr="00F12488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08:50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ar-SA"/>
              </w:rPr>
            </w:pPr>
          </w:p>
        </w:tc>
      </w:tr>
      <w:tr w:rsidR="006716BC" w:rsidRPr="00AB0F3E" w:rsidTr="004F128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415AA2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2E408A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2E408A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AB0F3E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939B9" w:rsidRPr="00454D8F" w:rsidRDefault="005939B9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FE752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415AA2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903CA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B3151" w:rsidRPr="00AB0F3E" w:rsidRDefault="004B3151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294C8D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716BC" w:rsidRPr="00AB0F3E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415AA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415AA2" w:rsidRDefault="006716BC" w:rsidP="00415AA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716BC" w:rsidRPr="00015298" w:rsidTr="006716BC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Default="00FE752D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  <w:p w:rsid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  <w:p w:rsidR="008E43BC" w:rsidRPr="008E43BC" w:rsidRDefault="008E43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(end at 18:15</w:t>
            </w:r>
            <w:r w:rsidRPr="00D2565B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)</w:t>
            </w:r>
          </w:p>
          <w:p w:rsidR="008E43BC" w:rsidRPr="00AB0F3E" w:rsidRDefault="008E43BC" w:rsidP="008E43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8E43BC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19:00 MMS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6716BC" w:rsidRPr="00AB0F3E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Mission Critical</w:t>
            </w:r>
          </w:p>
        </w:tc>
        <w:tc>
          <w:tcPr>
            <w:tcW w:w="7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:rsidR="006716BC" w:rsidRPr="00AB0F3E" w:rsidRDefault="006716BC" w:rsidP="006716BC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:40</w:t>
            </w:r>
          </w:p>
          <w:p w:rsidR="006716BC" w:rsidRPr="00AB0F3E" w:rsidRDefault="006716BC" w:rsidP="006716BC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716BC" w:rsidRPr="00AB0F3E" w:rsidRDefault="006716BC" w:rsidP="006716BC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716BC" w:rsidRPr="00A34A89" w:rsidRDefault="006716BC" w:rsidP="006716BC">
            <w:pPr>
              <w:tabs>
                <w:tab w:val="num" w:pos="0"/>
              </w:tabs>
              <w:spacing w:before="120" w:after="0" w:line="240" w:lineRule="auto"/>
              <w:ind w:left="709" w:hanging="709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6716BC" w:rsidRPr="00015298" w:rsidRDefault="006716BC" w:rsidP="006716BC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6716BC" w:rsidRPr="00015298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03CAB" w:rsidRPr="008754F9" w:rsidRDefault="00903CAB" w:rsidP="00903CA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03CAB" w:rsidRDefault="00903CAB" w:rsidP="00903CA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u w:val="single"/>
          <w:lang w:eastAsia="ar-SA"/>
        </w:rPr>
        <w:t>Drafting sessions</w:t>
      </w: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:</w:t>
      </w:r>
      <w:r>
        <w:rPr>
          <w:rFonts w:eastAsia="Arial Unicode MS" w:cs="Arial"/>
          <w:sz w:val="20"/>
          <w:szCs w:val="20"/>
          <w:lang w:eastAsia="ar-SA"/>
        </w:rPr>
        <w:t xml:space="preserve"> 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>SMARTER: Mark Younge (T-Mobile US)</w:t>
      </w:r>
    </w:p>
    <w:p w:rsidR="006716BC" w:rsidRDefault="006716BC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eastAsia="ar-SA"/>
        </w:rPr>
      </w:pPr>
      <w:r>
        <w:rPr>
          <w:rFonts w:eastAsia="Arial Unicode MS" w:cs="Arial"/>
          <w:bCs/>
          <w:sz w:val="20"/>
          <w:szCs w:val="20"/>
          <w:lang w:eastAsia="ar-SA"/>
        </w:rPr>
        <w:t xml:space="preserve">V2X: 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Ki-Dong Lee</w:t>
      </w:r>
      <w:r>
        <w:rPr>
          <w:rFonts w:eastAsia="Arial Unicode MS" w:cs="Arial"/>
          <w:bCs/>
          <w:sz w:val="20"/>
          <w:szCs w:val="20"/>
          <w:lang w:eastAsia="ar-SA"/>
        </w:rPr>
        <w:t xml:space="preserve"> (</w:t>
      </w:r>
      <w:r w:rsidR="001B104F">
        <w:rPr>
          <w:rFonts w:eastAsia="Arial Unicode MS" w:cs="Arial"/>
          <w:bCs/>
          <w:sz w:val="20"/>
          <w:szCs w:val="20"/>
          <w:lang w:eastAsia="ar-SA"/>
        </w:rPr>
        <w:t>LG</w:t>
      </w:r>
      <w:r>
        <w:rPr>
          <w:rFonts w:eastAsia="Arial Unicode MS" w:cs="Arial"/>
          <w:bCs/>
          <w:sz w:val="20"/>
          <w:szCs w:val="20"/>
          <w:lang w:eastAsia="ar-SA"/>
        </w:rPr>
        <w:t>)</w:t>
      </w:r>
    </w:p>
    <w:p w:rsidR="006716BC" w:rsidRPr="004E34DD" w:rsidRDefault="006716BC" w:rsidP="006716BC">
      <w:pPr>
        <w:suppressAutoHyphens/>
        <w:spacing w:after="0" w:line="240" w:lineRule="auto"/>
        <w:rPr>
          <w:rFonts w:eastAsia="Arial Unicode MS" w:cs="Arial"/>
          <w:b/>
          <w:bCs/>
          <w:sz w:val="20"/>
          <w:szCs w:val="20"/>
          <w:lang w:val="es-ES_tradnl" w:eastAsia="ar-SA"/>
        </w:rPr>
      </w:pPr>
      <w:r w:rsidRPr="004E34DD">
        <w:rPr>
          <w:rFonts w:eastAsia="Arial Unicode MS" w:cs="Arial"/>
          <w:b/>
          <w:bCs/>
          <w:sz w:val="20"/>
          <w:szCs w:val="20"/>
          <w:lang w:eastAsia="ar-SA"/>
        </w:rPr>
        <w:t>Mission Critical</w:t>
      </w:r>
      <w:r w:rsidRPr="004E34DD">
        <w:rPr>
          <w:rFonts w:eastAsia="Arial Unicode MS" w:cs="Arial"/>
          <w:b/>
          <w:bCs/>
          <w:sz w:val="20"/>
          <w:szCs w:val="20"/>
          <w:lang w:val="es-ES_tradnl" w:eastAsia="ar-SA"/>
        </w:rPr>
        <w:t xml:space="preserve">: </w:t>
      </w:r>
      <w:r w:rsidR="001B104F" w:rsidRPr="004E34DD">
        <w:rPr>
          <w:rFonts w:eastAsia="Arial Unicode MS" w:cs="Arial"/>
          <w:b/>
          <w:bCs/>
          <w:sz w:val="20"/>
          <w:szCs w:val="20"/>
          <w:lang w:eastAsia="ar-SA"/>
        </w:rPr>
        <w:t>Ki-Dong Lee (LG)</w:t>
      </w:r>
    </w:p>
    <w:p w:rsidR="006716BC" w:rsidRPr="00437768" w:rsidRDefault="001B104F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t>MPS_Mods, eULRS, EnTV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: 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Toon Norp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 xml:space="preserve"> (</w:t>
      </w:r>
      <w:r w:rsidRPr="00437768">
        <w:rPr>
          <w:rFonts w:eastAsia="Arial Unicode MS" w:cs="Arial"/>
          <w:bCs/>
          <w:sz w:val="20"/>
          <w:szCs w:val="20"/>
          <w:lang w:val="nl-NL" w:eastAsia="ar-SA"/>
        </w:rPr>
        <w:t>KPN</w:t>
      </w:r>
      <w:r w:rsidR="006716BC" w:rsidRPr="00437768">
        <w:rPr>
          <w:rFonts w:eastAsia="Arial Unicode MS" w:cs="Arial"/>
          <w:bCs/>
          <w:sz w:val="20"/>
          <w:szCs w:val="20"/>
          <w:lang w:val="nl-NL" w:eastAsia="ar-SA"/>
        </w:rPr>
        <w:t>)</w:t>
      </w:r>
    </w:p>
    <w:p w:rsidR="00415AA2" w:rsidRPr="00437768" w:rsidRDefault="00415AA2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  <w:r w:rsidRPr="00437768">
        <w:rPr>
          <w:rFonts w:eastAsia="Arial Unicode MS" w:cs="Arial"/>
          <w:bCs/>
          <w:sz w:val="20"/>
          <w:szCs w:val="20"/>
          <w:lang w:val="nl-NL" w:eastAsia="ar-SA"/>
        </w:rPr>
        <w:br w:type="page"/>
      </w:r>
    </w:p>
    <w:p w:rsidR="00FE752D" w:rsidRPr="00437768" w:rsidRDefault="00FE752D" w:rsidP="006716BC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nl-NL" w:eastAsia="ar-SA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313D49" w:rsidRPr="00F45489" w:rsidRDefault="00313D4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08"/>
        <w:gridCol w:w="1151"/>
        <w:gridCol w:w="2532"/>
        <w:gridCol w:w="4229"/>
        <w:gridCol w:w="2076"/>
        <w:gridCol w:w="4103"/>
        <w:gridCol w:w="93"/>
      </w:tblGrid>
      <w:tr w:rsidR="004F1288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1288" w:rsidRPr="001E1D1F" w:rsidRDefault="004F1288" w:rsidP="004F1288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Mission Critical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7116B6" w:rsidP="007116B6">
            <w:pPr>
              <w:pStyle w:val="Heading2"/>
            </w:pPr>
            <w:bookmarkStart w:id="1" w:name="_Toc316030620"/>
            <w:bookmarkStart w:id="2" w:name="_Toc324137347"/>
            <w:bookmarkStart w:id="3" w:name="_Toc331152518"/>
            <w:bookmarkStart w:id="4" w:name="_Toc378052454"/>
            <w:bookmarkStart w:id="5" w:name="_Toc387990759"/>
            <w:bookmarkStart w:id="6" w:name="_Toc395595505"/>
            <w:r>
              <w:t xml:space="preserve">MCCore: </w:t>
            </w:r>
            <w:r>
              <w:rPr>
                <w:bCs/>
                <w:lang w:val="en-US"/>
              </w:rPr>
              <w:t>Mission Critical Services Common Requirements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822]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  <w:r w:rsidR="00E61C79">
              <w:rPr>
                <w:rFonts w:eastAsia="Arial Unicode MS" w:cs="Arial"/>
                <w:szCs w:val="18"/>
                <w:lang w:eastAsia="ar-SA"/>
              </w:rPr>
              <w:t xml:space="preserve"> TS 22.280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E61C79">
              <w:rPr>
                <w:rFonts w:eastAsia="Arial Unicode MS" w:cs="Arial"/>
                <w:szCs w:val="18"/>
                <w:lang w:eastAsia="ar-SA"/>
              </w:rPr>
              <w:t>v0.</w:t>
            </w:r>
            <w:r w:rsidR="00BE20C8">
              <w:rPr>
                <w:rFonts w:eastAsia="Arial Unicode MS" w:cs="Arial"/>
                <w:szCs w:val="18"/>
                <w:lang w:eastAsia="ar-SA"/>
              </w:rPr>
              <w:t>0</w:t>
            </w:r>
            <w:r w:rsidR="00E61C79">
              <w:rPr>
                <w:rFonts w:eastAsia="Arial Unicode MS" w:cs="Arial"/>
                <w:szCs w:val="18"/>
                <w:lang w:eastAsia="ar-SA"/>
              </w:rPr>
              <w:t>.0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0729AC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9" w:history="1">
              <w:r w:rsidR="00E01737" w:rsidRPr="009A34D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S1-160013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SimSun"/>
                <w:lang w:eastAsia="en-GB"/>
              </w:rPr>
              <w:t>US Department of Commerce, TTA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TS 22.280 Mission Critical Services Common Requirements (MCCoRe)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Revised to S1-160252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TR22.280</w:t>
            </w:r>
          </w:p>
        </w:tc>
      </w:tr>
      <w:tr w:rsidR="009824B2" w:rsidRPr="00E01737" w:rsidTr="000C664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" w:history="1">
              <w:r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pCR - MCCoRe –New section on Inter Service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24B2" w:rsidRPr="00E01737" w:rsidTr="000C664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1" w:history="1">
              <w:r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S1-160019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Priority and mobility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24B2" w:rsidRPr="00E01737" w:rsidTr="000C664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2" w:history="1">
              <w:r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S1-160076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Harris Corporation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MCCoRe – Proposed new common requirements for Emer</w:t>
            </w:r>
            <w:bookmarkStart w:id="7" w:name="_GoBack"/>
            <w:bookmarkEnd w:id="7"/>
            <w:r w:rsidRPr="00AF516D">
              <w:rPr>
                <w:rFonts w:eastAsia="Times New Roman" w:cs="Arial"/>
                <w:szCs w:val="18"/>
                <w:lang w:eastAsia="ar-SA"/>
              </w:rPr>
              <w:t>gency and Imminent Peril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824B2" w:rsidRPr="00E01737" w:rsidTr="000C6647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3" w:history="1">
              <w:r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S1-160063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7.5 (MCCore: Mission Critical Services Common Requirements)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A75C05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4B2" w:rsidRPr="00E01737" w:rsidRDefault="009824B2" w:rsidP="000C664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8B4776" w:rsidRPr="008B4776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A75C05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E01737" w:rsidRDefault="000729AC" w:rsidP="008B47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4" w:history="1">
              <w:r w:rsidR="008B4776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E01737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4776">
              <w:rPr>
                <w:rFonts w:eastAsia="Times New Roman" w:cs="Arial"/>
                <w:szCs w:val="18"/>
                <w:lang w:eastAsia="ar-SA"/>
              </w:rPr>
              <w:t>Motorola Solutions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E01737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4776">
              <w:rPr>
                <w:rFonts w:eastAsia="Times New Roman" w:cs="Arial"/>
                <w:szCs w:val="18"/>
                <w:lang w:eastAsia="ar-SA"/>
              </w:rPr>
              <w:t>Ensuring correctness of requirements for Rel-14 common functionality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A75C05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776" w:rsidRPr="00E01737" w:rsidRDefault="008B4776" w:rsidP="004D4DB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0729AC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5" w:history="1">
              <w:r w:rsidR="00E01737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S1-160018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AF516D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F516D">
              <w:rPr>
                <w:rFonts w:eastAsia="Times New Roman" w:cs="Arial"/>
                <w:szCs w:val="18"/>
                <w:lang w:eastAsia="ar-SA"/>
              </w:rPr>
              <w:t>MCCoRe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0729AC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6" w:history="1">
              <w:r w:rsidR="00E01737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72AFC">
              <w:rPr>
                <w:rFonts w:eastAsia="SimSun"/>
                <w:lang w:eastAsia="en-GB"/>
              </w:rPr>
              <w:t>MC</w:t>
            </w:r>
            <w:r>
              <w:rPr>
                <w:rFonts w:eastAsia="SimSun" w:hint="eastAsia"/>
                <w:lang w:eastAsia="zh-CN"/>
              </w:rPr>
              <w:t>Service</w:t>
            </w:r>
            <w:r w:rsidRPr="00272AFC">
              <w:rPr>
                <w:rFonts w:eastAsia="SimSun"/>
                <w:lang w:eastAsia="en-GB"/>
              </w:rPr>
              <w:t xml:space="preserve"> emergency alert triggered by location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0729AC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7" w:history="1">
              <w:r w:rsidR="00E01737" w:rsidRPr="00437768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S1-160124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8B4776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32A87">
              <w:rPr>
                <w:rFonts w:eastAsia="SimSun"/>
                <w:lang w:eastAsia="en-GB"/>
              </w:rPr>
              <w:t>Different combinations of video</w:t>
            </w:r>
            <w:r>
              <w:rPr>
                <w:rFonts w:eastAsia="SimSun" w:hint="eastAsia"/>
                <w:lang w:eastAsia="en-GB"/>
              </w:rPr>
              <w:t>,</w:t>
            </w:r>
            <w:r w:rsidRPr="00632A87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 w:hint="eastAsia"/>
                <w:lang w:eastAsia="en-GB"/>
              </w:rPr>
              <w:t xml:space="preserve">Data </w:t>
            </w:r>
            <w:r w:rsidRPr="00632A87">
              <w:rPr>
                <w:rFonts w:eastAsia="SimSun"/>
                <w:lang w:eastAsia="en-GB"/>
              </w:rPr>
              <w:t>and voice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A75C05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737" w:rsidRPr="00E01737" w:rsidRDefault="00E01737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A34DA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A34DA" w:rsidRPr="00F45489" w:rsidRDefault="009A34DA" w:rsidP="009A34DA">
            <w:pPr>
              <w:pStyle w:val="Heading3"/>
            </w:pPr>
            <w:r>
              <w:t>Mission Critical drafting session information (includes MCCore, MCPTT-R, MCVideo, and MCData) and MCCore</w:t>
            </w:r>
            <w:r>
              <w:rPr>
                <w:lang w:eastAsia="zh-CN"/>
              </w:rPr>
              <w:t xml:space="preserve"> output</w:t>
            </w: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0729A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8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Mission Critical drafting agenda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D66563" w:rsidRDefault="00D66563" w:rsidP="009A34DA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  <w:r w:rsidRPr="00D66563">
              <w:rPr>
                <w:rFonts w:eastAsia="Times New Roman" w:cs="Arial"/>
                <w:color w:val="FF0000"/>
                <w:szCs w:val="18"/>
                <w:lang w:eastAsia="ar-SA"/>
              </w:rPr>
              <w:t>Editor’s note: This document is 0270</w:t>
            </w: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0729A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9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S1-160271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Mission Critical drafting report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D66563" w:rsidRDefault="00D66563" w:rsidP="00D66563">
            <w:pPr>
              <w:snapToGrid w:val="0"/>
              <w:spacing w:after="0" w:line="240" w:lineRule="auto"/>
              <w:rPr>
                <w:rFonts w:eastAsia="Times New Roman" w:cs="Arial"/>
                <w:color w:val="FF0000"/>
                <w:szCs w:val="18"/>
                <w:lang w:eastAsia="ar-SA"/>
              </w:rPr>
            </w:pPr>
            <w:r w:rsidRPr="00D66563">
              <w:rPr>
                <w:rFonts w:eastAsia="Times New Roman" w:cs="Arial"/>
                <w:color w:val="FF0000"/>
                <w:szCs w:val="18"/>
                <w:lang w:eastAsia="ar-SA"/>
              </w:rPr>
              <w:t>Editor’s note: 0270 to become 0271 at the end of drafting session</w:t>
            </w: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0729A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0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TS22.280v0.1.0 to include agreements at this meeting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9A34DA" w:rsidRPr="003F5C40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TS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3F5C40" w:rsidRDefault="000729AC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1" w:history="1">
              <w:r w:rsidR="009A34DA" w:rsidRPr="008A7BA6">
                <w:rPr>
                  <w:rStyle w:val="Hyperlink"/>
                  <w:rFonts w:eastAsia="Times New Roman" w:cs="Arial"/>
                  <w:szCs w:val="18"/>
                  <w:lang w:eastAsia="ar-SA"/>
                </w:rPr>
                <w:t>S1-160253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F5C40">
              <w:rPr>
                <w:rFonts w:eastAsia="Times New Roman" w:cs="Arial"/>
                <w:szCs w:val="18"/>
                <w:lang w:eastAsia="ar-SA"/>
              </w:rPr>
              <w:t>Rapporteur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Cover page for TS22.280v0.1.0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A75C05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E01737" w:rsidRDefault="009A34DA" w:rsidP="009A34D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7116B6" w:rsidP="007116B6">
            <w:pPr>
              <w:pStyle w:val="Heading2"/>
            </w:pPr>
            <w:r>
              <w:t xml:space="preserve">MCPTT-R: </w:t>
            </w:r>
            <w:r>
              <w:rPr>
                <w:bCs/>
                <w:lang w:val="en-US"/>
              </w:rPr>
              <w:t xml:space="preserve">Mission Critical Push to Talk over LTE Realignment </w:t>
            </w:r>
            <w:r>
              <w:t>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82</w:t>
            </w:r>
            <w:r w:rsidRPr="00620F74">
              <w:rPr>
                <w:bCs/>
              </w:rPr>
              <w:t>1</w:t>
            </w:r>
            <w:r>
              <w:rPr>
                <w:bCs/>
              </w:rPr>
              <w:t>]</w:t>
            </w:r>
          </w:p>
        </w:tc>
      </w:tr>
      <w:tr w:rsidR="007116B6" w:rsidRPr="00437768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t>Target completion date: SA#71 (03/2016)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F65EAB">
              <w:rPr>
                <w:rFonts w:eastAsia="Arial Unicode MS" w:cs="Arial"/>
                <w:szCs w:val="18"/>
                <w:lang w:val="fr-FR" w:eastAsia="ar-SA"/>
              </w:rPr>
              <w:lastRenderedPageBreak/>
              <w:t>Percentage completion: 0%</w:t>
            </w:r>
          </w:p>
          <w:p w:rsidR="007116B6" w:rsidRPr="00F65EAB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E0173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0729AC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2" w:history="1">
              <w:r w:rsidR="00E01737" w:rsidRPr="009A34DA">
                <w:rPr>
                  <w:rStyle w:val="Hyperlink"/>
                  <w:rFonts w:cs="Arial"/>
                  <w:color w:val="auto"/>
                </w:rPr>
                <w:t>S1-160012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745F63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B76570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CR22.179v13.3.0: Mission Critical Push to Talk over LTE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Revised to S1-160313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E01737" w:rsidRPr="009A34DA" w:rsidRDefault="00B76570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val="fr-FR" w:eastAsia="ar-SA"/>
              </w:rPr>
              <w:t xml:space="preserve">WI code </w:t>
            </w:r>
            <w:r w:rsidRPr="009A34DA">
              <w:rPr>
                <w:noProof/>
              </w:rPr>
              <w:t>MCImp-MCPTTR</w:t>
            </w:r>
            <w:r w:rsidRPr="009A34DA">
              <w:rPr>
                <w:rFonts w:eastAsia="Times New Roman" w:cs="Arial"/>
                <w:szCs w:val="18"/>
                <w:lang w:val="fr-FR" w:eastAsia="ar-SA"/>
              </w:rPr>
              <w:t xml:space="preserve"> Rel-14 CR0036R- Cat C</w:t>
            </w:r>
          </w:p>
        </w:tc>
      </w:tr>
      <w:tr w:rsidR="009A34DA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0729AC" w:rsidP="00E01737">
            <w:pPr>
              <w:snapToGrid w:val="0"/>
              <w:spacing w:after="0" w:line="240" w:lineRule="auto"/>
            </w:pPr>
            <w:hyperlink r:id="rId23" w:history="1">
              <w:r w:rsidR="009A34DA" w:rsidRPr="009A34DA">
                <w:rPr>
                  <w:rStyle w:val="Hyperlink"/>
                  <w:rFonts w:cs="Arial"/>
                  <w:color w:val="auto"/>
                </w:rPr>
                <w:t>S1-160313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US Department of Commerce (SA1 MCPTT-R Rapporteur)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A34DA">
              <w:rPr>
                <w:rFonts w:eastAsia="Times New Roman" w:cs="Arial"/>
                <w:szCs w:val="18"/>
                <w:lang w:eastAsia="ar-SA"/>
              </w:rPr>
              <w:t>CR22.179v13.3.0: Mission Critical Push to Talk over LTE Realignment (MCPTT-R)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Pr="009A34DA" w:rsidRDefault="009A34DA" w:rsidP="00E0173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4DA" w:rsidRDefault="009A34DA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A34DA">
              <w:rPr>
                <w:rFonts w:eastAsia="Times New Roman" w:cs="Arial"/>
                <w:i/>
                <w:szCs w:val="18"/>
                <w:lang w:val="fr-FR" w:eastAsia="ar-SA"/>
              </w:rPr>
              <w:t xml:space="preserve">WI code </w:t>
            </w:r>
            <w:r w:rsidRPr="009A34DA">
              <w:rPr>
                <w:i/>
                <w:noProof/>
              </w:rPr>
              <w:t>MCImp-MCPTTR</w:t>
            </w:r>
            <w:r w:rsidRPr="009A34DA">
              <w:rPr>
                <w:rFonts w:eastAsia="Times New Roman" w:cs="Arial"/>
                <w:i/>
                <w:szCs w:val="18"/>
                <w:lang w:val="fr-FR" w:eastAsia="ar-SA"/>
              </w:rPr>
              <w:t xml:space="preserve"> Rel-14 CR0036R- Cat C</w:t>
            </w:r>
          </w:p>
          <w:p w:rsidR="009A34DA" w:rsidRPr="009A34DA" w:rsidRDefault="009A34DA" w:rsidP="00B7657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A34DA">
              <w:rPr>
                <w:rFonts w:eastAsia="Times New Roman" w:cs="Arial"/>
                <w:szCs w:val="18"/>
                <w:lang w:val="fr-FR" w:eastAsia="ar-SA"/>
              </w:rPr>
              <w:t>Revision of S1-160012.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16B6" w:rsidRDefault="00BE20C8" w:rsidP="00D810A0">
            <w:pPr>
              <w:pStyle w:val="Heading2"/>
            </w:pPr>
            <w:r>
              <w:t>MCVideo</w:t>
            </w:r>
            <w:r w:rsidR="007116B6">
              <w:t xml:space="preserve">: </w:t>
            </w:r>
            <w:r>
              <w:rPr>
                <w:bCs/>
                <w:lang w:val="en-US"/>
              </w:rPr>
              <w:t>Mission Critical Video over LTE</w:t>
            </w:r>
            <w:r w:rsidR="007116B6">
              <w:t xml:space="preserve"> [</w:t>
            </w:r>
            <w:r w:rsidR="007116B6" w:rsidRPr="00620F74">
              <w:rPr>
                <w:bCs/>
              </w:rPr>
              <w:t>SP-150</w:t>
            </w:r>
            <w:r w:rsidR="00D810A0">
              <w:rPr>
                <w:bCs/>
              </w:rPr>
              <w:t>849</w:t>
            </w:r>
            <w:r w:rsidR="007116B6">
              <w:rPr>
                <w:bCs/>
              </w:rPr>
              <w:t>]</w:t>
            </w:r>
          </w:p>
        </w:tc>
      </w:tr>
      <w:tr w:rsidR="007116B6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116B6" w:rsidRPr="00BC469F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</w:t>
            </w:r>
            <w:r w:rsidR="00BE20C8">
              <w:rPr>
                <w:rFonts w:eastAsia="Arial Unicode MS" w:cs="Arial"/>
                <w:szCs w:val="18"/>
                <w:lang w:eastAsia="ar-SA"/>
              </w:rPr>
              <w:t xml:space="preserve"> TS 22.281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="00BE20C8">
              <w:rPr>
                <w:rFonts w:eastAsia="Arial Unicode MS" w:cs="Arial"/>
                <w:szCs w:val="18"/>
                <w:lang w:eastAsia="ar-SA"/>
              </w:rPr>
              <w:t>v0.0.0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7116B6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9B2FB9">
              <w:rPr>
                <w:rFonts w:eastAsia="Arial Unicode MS" w:cs="Arial"/>
                <w:szCs w:val="18"/>
                <w:lang w:eastAsia="ar-SA"/>
              </w:rPr>
              <w:t>5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7116B6" w:rsidRPr="00F45489" w:rsidRDefault="007116B6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C072C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270D01" w:rsidRDefault="000729AC" w:rsidP="000A41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4" w:history="1">
              <w:r w:rsidR="005C072C" w:rsidRPr="00437768">
                <w:rPr>
                  <w:rStyle w:val="Hyperlink"/>
                  <w:rFonts w:cs="Arial"/>
                </w:rPr>
                <w:t>S1-160056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4138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A4138">
              <w:rPr>
                <w:rFonts w:eastAsia="Times New Roman" w:cs="Arial"/>
                <w:szCs w:val="18"/>
                <w:lang w:eastAsia="ar-SA"/>
              </w:rPr>
              <w:t>pCR – MCVideo - Proposed requirements restructure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Structuring</w:t>
            </w:r>
          </w:p>
        </w:tc>
      </w:tr>
      <w:tr w:rsidR="00814E02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A75C05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270D01" w:rsidRDefault="000729A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5" w:history="1">
              <w:r w:rsidR="00814E02" w:rsidRPr="00437768">
                <w:rPr>
                  <w:rStyle w:val="Hyperlink"/>
                  <w:rFonts w:cs="Arial"/>
                </w:rPr>
                <w:t>S1-160079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E01737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E01737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MCVideo TS scope and definitions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A75C05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E02" w:rsidRPr="00E01737" w:rsidRDefault="00814E02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Scope, definitions, and abbreviations</w:t>
            </w:r>
          </w:p>
        </w:tc>
      </w:tr>
      <w:tr w:rsidR="005C072C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270D01" w:rsidRDefault="000729AC" w:rsidP="000A413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6" w:history="1">
              <w:r w:rsidR="005C072C" w:rsidRPr="00437768">
                <w:rPr>
                  <w:rStyle w:val="Hyperlink"/>
                  <w:rFonts w:cs="Arial"/>
                </w:rPr>
                <w:t>S1-160055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pCR - MCVideo - Proposed descriptive text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5C072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4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7" w:history="1">
              <w:r w:rsidR="008879E9" w:rsidRPr="00437768">
                <w:rPr>
                  <w:rStyle w:val="Hyperlink"/>
                  <w:rFonts w:cs="Arial"/>
                </w:rPr>
                <w:t>S1-160033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parameters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E4388F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A75C05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270D01" w:rsidRDefault="000729A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8" w:history="1">
              <w:r w:rsidR="00E4388F" w:rsidRPr="00437768">
                <w:rPr>
                  <w:rStyle w:val="Hyperlink"/>
                  <w:rFonts w:cs="Arial"/>
                </w:rPr>
                <w:t>S1-160126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26668">
              <w:rPr>
                <w:rFonts w:eastAsia="SimSun"/>
                <w:lang w:eastAsia="en-GB"/>
              </w:rPr>
              <w:t>Remote control of MCVideo UE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A75C05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29" w:history="1">
              <w:r w:rsidR="008879E9" w:rsidRPr="00437768">
                <w:rPr>
                  <w:rStyle w:val="Hyperlink"/>
                  <w:rFonts w:cs="Arial"/>
                </w:rPr>
                <w:t>S1-160057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pCR - MCVideo -Proposed clarifications to existing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0" w:history="1">
              <w:r w:rsidR="008879E9" w:rsidRPr="00437768">
                <w:rPr>
                  <w:rStyle w:val="Hyperlink"/>
                  <w:rFonts w:cs="Arial"/>
                </w:rPr>
                <w:t>S1-160058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8879E9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b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pCR - MCVideo -Proposed new requirements for video coding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1" w:history="1">
              <w:r w:rsidR="008879E9" w:rsidRPr="00437768">
                <w:rPr>
                  <w:rStyle w:val="Hyperlink"/>
                  <w:rFonts w:cs="Arial"/>
                </w:rPr>
                <w:t>S1-160059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video modes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2" w:history="1">
              <w:r w:rsidR="008879E9" w:rsidRPr="00437768">
                <w:rPr>
                  <w:rStyle w:val="Hyperlink"/>
                  <w:rFonts w:cs="Arial"/>
                </w:rPr>
                <w:t>S1-160060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video performance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3" w:history="1">
              <w:r w:rsidR="008879E9" w:rsidRPr="00437768">
                <w:rPr>
                  <w:rStyle w:val="Hyperlink"/>
                  <w:rFonts w:cs="Arial"/>
                </w:rPr>
                <w:t>S1-160061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video Pan Tilt Zoom (PTZ)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4" w:history="1">
              <w:r w:rsidR="008879E9" w:rsidRPr="00437768">
                <w:rPr>
                  <w:rStyle w:val="Hyperlink"/>
                  <w:rFonts w:cs="Arial"/>
                </w:rPr>
                <w:t>S1-160038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DBD">
              <w:rPr>
                <w:rFonts w:eastAsia="Times New Roman" w:cs="Arial"/>
                <w:szCs w:val="18"/>
                <w:lang w:eastAsia="ar-SA"/>
              </w:rPr>
              <w:t>MCVideo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5.1.2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5" w:history="1">
              <w:r w:rsidR="008879E9" w:rsidRPr="00437768">
                <w:rPr>
                  <w:rStyle w:val="Hyperlink"/>
                  <w:rFonts w:cs="Arial"/>
                </w:rPr>
                <w:t>S1-160040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1290">
              <w:rPr>
                <w:rFonts w:eastAsia="Times New Roman" w:cs="Arial"/>
                <w:szCs w:val="18"/>
                <w:lang w:eastAsia="ar-SA"/>
              </w:rPr>
              <w:t>MCVideo video processing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6" w:history="1">
              <w:r w:rsidR="008879E9" w:rsidRPr="00437768">
                <w:rPr>
                  <w:rStyle w:val="Hyperlink"/>
                  <w:rFonts w:cs="Arial"/>
                </w:rPr>
                <w:t>S1-160073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leaving a video stream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7" w:history="1">
              <w:r w:rsidR="008879E9" w:rsidRPr="00437768">
                <w:rPr>
                  <w:rStyle w:val="Hyperlink"/>
                  <w:rFonts w:cs="Arial"/>
                </w:rPr>
                <w:t>S1-160074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forwarding a video stream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5.1.3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8" w:history="1">
              <w:r w:rsidR="008879E9" w:rsidRPr="00437768">
                <w:rPr>
                  <w:rStyle w:val="Hyperlink"/>
                  <w:rFonts w:cs="Arial"/>
                </w:rPr>
                <w:t>S1-160041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1290">
              <w:rPr>
                <w:rFonts w:eastAsia="Times New Roman" w:cs="Arial"/>
                <w:szCs w:val="18"/>
                <w:lang w:eastAsia="ar-SA"/>
              </w:rPr>
              <w:t>MCVideo robots’ video remote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5.1.4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39" w:history="1">
              <w:r w:rsidR="008879E9" w:rsidRPr="00437768">
                <w:rPr>
                  <w:rStyle w:val="Hyperlink"/>
                  <w:rFonts w:cs="Arial"/>
                </w:rPr>
                <w:t>S1-160034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profile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5.1.5</w:t>
            </w:r>
          </w:p>
        </w:tc>
      </w:tr>
      <w:tr w:rsidR="00E4388F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A75C05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270D01" w:rsidRDefault="000729AC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0" w:history="1">
              <w:r w:rsidR="00E4388F" w:rsidRPr="00437768">
                <w:rPr>
                  <w:rStyle w:val="Hyperlink"/>
                  <w:rFonts w:cs="Arial"/>
                </w:rPr>
                <w:t>S1-160127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B44B4">
              <w:rPr>
                <w:rFonts w:eastAsia="SimSun"/>
                <w:lang w:eastAsia="en-GB"/>
              </w:rPr>
              <w:t>MCVideo profile management and administration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A75C05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88F" w:rsidRPr="00E01737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5.1.5</w:t>
            </w:r>
          </w:p>
        </w:tc>
      </w:tr>
      <w:tr w:rsidR="005C072C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270D01" w:rsidRDefault="000729AC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1" w:history="1">
              <w:r w:rsidR="005C072C" w:rsidRPr="00437768">
                <w:rPr>
                  <w:rStyle w:val="Hyperlink"/>
                  <w:rFonts w:cs="Arial"/>
                </w:rPr>
                <w:t>S1-160029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5C072C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270D01" w:rsidRDefault="000729AC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2" w:history="1">
              <w:r w:rsidR="005C072C" w:rsidRPr="00437768">
                <w:rPr>
                  <w:rStyle w:val="Hyperlink"/>
                  <w:rFonts w:cs="Arial"/>
                </w:rPr>
                <w:t>S1-160030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3" w:history="1">
              <w:r w:rsidR="008879E9" w:rsidRPr="00437768">
                <w:rPr>
                  <w:rStyle w:val="Hyperlink"/>
                  <w:rFonts w:cs="Arial"/>
                </w:rPr>
                <w:t>S1-160035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push and pull services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4" w:history="1">
              <w:r w:rsidR="008879E9" w:rsidRPr="00437768">
                <w:rPr>
                  <w:rStyle w:val="Hyperlink"/>
                  <w:rFonts w:cs="Arial"/>
                </w:rPr>
                <w:t>S1-160036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video availability notification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5.2.1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5" w:history="1">
              <w:r w:rsidR="008879E9" w:rsidRPr="00437768">
                <w:rPr>
                  <w:rStyle w:val="Hyperlink"/>
                  <w:rFonts w:cs="Arial"/>
                </w:rPr>
                <w:t>S1-160037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D4DBD">
              <w:rPr>
                <w:rFonts w:eastAsia="Times New Roman" w:cs="Arial"/>
                <w:szCs w:val="18"/>
                <w:lang w:eastAsia="ar-SA"/>
              </w:rPr>
              <w:t>MCVideo video consultation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5.2.2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6" w:history="1">
              <w:r w:rsidR="008879E9" w:rsidRPr="00437768">
                <w:rPr>
                  <w:rStyle w:val="Hyperlink"/>
                  <w:rFonts w:cs="Arial"/>
                </w:rPr>
                <w:t>S1-160039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61290">
              <w:rPr>
                <w:rFonts w:eastAsia="Times New Roman" w:cs="Arial"/>
                <w:szCs w:val="18"/>
                <w:lang w:eastAsia="ar-SA"/>
              </w:rPr>
              <w:t>MCVideo video storage control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5.2.3</w:t>
            </w:r>
          </w:p>
        </w:tc>
      </w:tr>
      <w:tr w:rsidR="00C22985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A75C05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270D01" w:rsidRDefault="000729A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7" w:history="1">
              <w:r w:rsidR="00C22985" w:rsidRPr="00437768">
                <w:rPr>
                  <w:rStyle w:val="Hyperlink"/>
                  <w:rFonts w:cs="Arial"/>
                </w:rPr>
                <w:t>S1-160075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879E9">
              <w:rPr>
                <w:rFonts w:eastAsia="Times New Roman" w:cs="Arial"/>
                <w:szCs w:val="18"/>
                <w:lang w:eastAsia="ar-SA"/>
              </w:rPr>
              <w:t>pCR - MCVideo -Proposed new requirements for configuring external video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A75C05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5.2.4</w:t>
            </w:r>
          </w:p>
        </w:tc>
      </w:tr>
      <w:tr w:rsidR="00C22985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A75C05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270D01" w:rsidRDefault="000729AC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8" w:history="1">
              <w:r w:rsidR="00C22985" w:rsidRPr="00437768">
                <w:rPr>
                  <w:rStyle w:val="Hyperlink"/>
                  <w:rFonts w:cs="Arial"/>
                </w:rPr>
                <w:t>S1-160125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B718B">
              <w:rPr>
                <w:rFonts w:eastAsia="SimSun"/>
                <w:lang w:eastAsia="en-GB"/>
              </w:rPr>
              <w:t>Video control by a dispatcher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A75C05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985" w:rsidRPr="00E01737" w:rsidRDefault="00C22985" w:rsidP="00C2298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5.2.x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49" w:history="1">
              <w:r w:rsidR="008879E9" w:rsidRPr="00437768">
                <w:rPr>
                  <w:rStyle w:val="Hyperlink"/>
                  <w:rFonts w:cs="Arial"/>
                </w:rPr>
                <w:t>S1-160032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IOPS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5.4</w:t>
            </w:r>
          </w:p>
        </w:tc>
      </w:tr>
      <w:tr w:rsidR="008879E9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0" w:history="1">
              <w:r w:rsidR="008879E9" w:rsidRPr="00437768">
                <w:rPr>
                  <w:rStyle w:val="Hyperlink"/>
                  <w:rFonts w:cs="Arial"/>
                </w:rPr>
                <w:t>S1-160028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performance and quality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8879E9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5.5</w:t>
            </w:r>
          </w:p>
        </w:tc>
      </w:tr>
      <w:tr w:rsidR="005C072C" w:rsidRPr="000A4138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270D01" w:rsidRDefault="000729AC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1" w:history="1">
              <w:r w:rsidR="005C072C" w:rsidRPr="00437768">
                <w:rPr>
                  <w:rStyle w:val="Hyperlink"/>
                  <w:rFonts w:cs="Arial"/>
                </w:rPr>
                <w:t>S1-160031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MCVideo external interfaces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A75C05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72C" w:rsidRPr="00E01737" w:rsidRDefault="005C072C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7</w:t>
            </w:r>
          </w:p>
        </w:tc>
      </w:tr>
      <w:bookmarkEnd w:id="1"/>
      <w:bookmarkEnd w:id="2"/>
      <w:bookmarkEnd w:id="3"/>
      <w:bookmarkEnd w:id="4"/>
      <w:bookmarkEnd w:id="5"/>
      <w:bookmarkEnd w:id="6"/>
      <w:tr w:rsidR="008879E9" w:rsidRPr="00E01737" w:rsidTr="009A34DA">
        <w:trPr>
          <w:gridAfter w:val="1"/>
          <w:wAfter w:w="93" w:type="dxa"/>
          <w:trHeight w:val="199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8879E9" w:rsidP="00F0695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>C</w:t>
            </w:r>
            <w:r w:rsidR="00F0695F">
              <w:rPr>
                <w:rFonts w:eastAsia="Times New Roman" w:cs="Arial"/>
                <w:szCs w:val="18"/>
                <w:lang w:eastAsia="ar-SA"/>
              </w:rPr>
              <w:t>R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0729AC" w:rsidP="008879E9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2" w:history="1">
              <w:r w:rsidR="008879E9" w:rsidRPr="00437768">
                <w:rPr>
                  <w:rStyle w:val="Hyperlink"/>
                  <w:rFonts w:cs="Arial"/>
                </w:rPr>
                <w:t>S1-160140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Ericsson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CR22.816v14.0.0</w:t>
            </w:r>
            <w:r w:rsidR="00F0695F">
              <w:rPr>
                <w:rFonts w:eastAsia="Times New Roman" w:cs="Arial"/>
                <w:szCs w:val="18"/>
                <w:lang w:eastAsia="ar-SA"/>
              </w:rPr>
              <w:t xml:space="preserve">: </w:t>
            </w:r>
            <w:r w:rsidR="00F0695F" w:rsidRPr="00F0695F">
              <w:rPr>
                <w:rFonts w:eastAsia="Times New Roman" w:cs="Arial"/>
                <w:szCs w:val="18"/>
                <w:lang w:eastAsia="ar-SA"/>
              </w:rPr>
              <w:t>Clarifies that TV service can use both unicast and broadcast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6D6FF1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7.9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879E9" w:rsidRPr="006D6FF1" w:rsidRDefault="00E4388F" w:rsidP="00E4388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B47BA">
              <w:rPr>
                <w:rFonts w:eastAsia="Times New Roman" w:cs="Arial"/>
                <w:szCs w:val="18"/>
                <w:lang w:eastAsia="ar-SA"/>
              </w:rPr>
              <w:t xml:space="preserve">WI code </w:t>
            </w:r>
            <w:r>
              <w:rPr>
                <w:rFonts w:eastAsia="Times New Roman" w:cs="Arial"/>
                <w:szCs w:val="18"/>
                <w:lang w:eastAsia="ar-SA"/>
              </w:rPr>
              <w:t>FS_EnTV</w:t>
            </w:r>
            <w:r w:rsidRPr="004B47BA">
              <w:rPr>
                <w:rFonts w:eastAsia="Times New Roman" w:cs="Arial"/>
                <w:szCs w:val="18"/>
                <w:lang w:eastAsia="ar-SA"/>
              </w:rPr>
              <w:t xml:space="preserve"> Rel-14 CR00</w:t>
            </w:r>
            <w:r>
              <w:rPr>
                <w:rFonts w:eastAsia="Times New Roman" w:cs="Arial"/>
                <w:szCs w:val="18"/>
                <w:lang w:eastAsia="ar-SA"/>
              </w:rPr>
              <w:t>01</w:t>
            </w:r>
            <w:r w:rsidRPr="004B47BA">
              <w:rPr>
                <w:rFonts w:eastAsia="Times New Roman" w:cs="Arial"/>
                <w:szCs w:val="18"/>
                <w:lang w:eastAsia="ar-SA"/>
              </w:rPr>
              <w:t xml:space="preserve">R- Cat </w:t>
            </w:r>
            <w:r>
              <w:rPr>
                <w:rFonts w:eastAsia="Times New Roman" w:cs="Arial"/>
                <w:szCs w:val="18"/>
                <w:lang w:eastAsia="ar-SA"/>
              </w:rPr>
              <w:t>F</w:t>
            </w:r>
          </w:p>
        </w:tc>
      </w:tr>
      <w:tr w:rsidR="008879E9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879E9" w:rsidRDefault="008879E9" w:rsidP="00BE20C8">
            <w:pPr>
              <w:pStyle w:val="Heading2"/>
            </w:pPr>
            <w:r>
              <w:t xml:space="preserve">MCData: </w:t>
            </w:r>
            <w:r>
              <w:rPr>
                <w:bCs/>
                <w:lang w:val="en-US"/>
              </w:rPr>
              <w:t>Mission Critical Data over LTE</w:t>
            </w:r>
            <w:r>
              <w:t xml:space="preserve"> [</w:t>
            </w:r>
            <w:r w:rsidRPr="00620F74">
              <w:rPr>
                <w:bCs/>
              </w:rPr>
              <w:t>SP-150</w:t>
            </w:r>
            <w:r>
              <w:rPr>
                <w:bCs/>
              </w:rPr>
              <w:t>850]</w:t>
            </w:r>
          </w:p>
        </w:tc>
      </w:tr>
      <w:tr w:rsidR="008879E9" w:rsidRPr="00B04844" w:rsidTr="009A34DA">
        <w:trPr>
          <w:gridAfter w:val="1"/>
          <w:wAfter w:w="93" w:type="dxa"/>
          <w:trHeight w:val="141"/>
        </w:trPr>
        <w:tc>
          <w:tcPr>
            <w:tcW w:w="148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879E9" w:rsidRPr="00BC469F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8879E9" w:rsidRPr="00F4548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Latest draft: TS 22.282</w:t>
            </w:r>
            <w:r w:rsidR="001D2C81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eastAsia="ar-SA"/>
              </w:rPr>
              <w:t>v0.0.0</w:t>
            </w:r>
          </w:p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Target completion date: SA#71 (03/2016)</w:t>
            </w:r>
          </w:p>
          <w:p w:rsidR="008879E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5%</w:t>
            </w:r>
          </w:p>
          <w:p w:rsidR="008879E9" w:rsidRPr="00F45489" w:rsidRDefault="008879E9" w:rsidP="00E0173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3" w:history="1">
              <w:r w:rsidR="000548B7" w:rsidRPr="00437768">
                <w:rPr>
                  <w:rStyle w:val="Hyperlink"/>
                  <w:rFonts w:cs="Arial"/>
                </w:rPr>
                <w:t>S1-160078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TS overview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Scope, Definitions, and overview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4" w:history="1">
              <w:r w:rsidR="000548B7" w:rsidRPr="00437768">
                <w:rPr>
                  <w:rStyle w:val="Hyperlink"/>
                  <w:rFonts w:cs="Arial"/>
                </w:rPr>
                <w:t>S1-160077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072C">
              <w:rPr>
                <w:rFonts w:eastAsia="Times New Roman" w:cs="Arial"/>
                <w:szCs w:val="18"/>
                <w:lang w:eastAsia="ar-SA"/>
              </w:rPr>
              <w:t>UK Home Office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pCR - MCData –Inclusion of Generic Capabilities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</w:t>
            </w:r>
          </w:p>
        </w:tc>
      </w:tr>
      <w:tr w:rsidR="008E74B5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A75C05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270D01" w:rsidRDefault="000729AC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5" w:history="1">
              <w:r w:rsidR="008E74B5" w:rsidRPr="00437768">
                <w:rPr>
                  <w:rStyle w:val="Hyperlink"/>
                  <w:rFonts w:cs="Arial"/>
                </w:rPr>
                <w:t>S1-160210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E01737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KPN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E01737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IP connectivity requirements for MCData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A75C05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4B5" w:rsidRPr="00E01737" w:rsidRDefault="008E74B5" w:rsidP="00814E0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5.4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6" w:history="1">
              <w:r w:rsidR="000548B7" w:rsidRPr="00437768">
                <w:rPr>
                  <w:rStyle w:val="Hyperlink"/>
                  <w:rFonts w:cs="Arial"/>
                </w:rPr>
                <w:t>S1-160022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air ground air communications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5.1.x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7" w:history="1">
              <w:r w:rsidR="000548B7" w:rsidRPr="00437768">
                <w:rPr>
                  <w:rStyle w:val="Hyperlink"/>
                  <w:rFonts w:cs="Arial"/>
                </w:rPr>
                <w:t>S1-160023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conversation management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6.1.1</w:t>
            </w:r>
          </w:p>
        </w:tc>
      </w:tr>
      <w:tr w:rsidR="00E8796D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A75C05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270D01" w:rsidRDefault="000729AC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8" w:history="1">
              <w:r w:rsidR="00E8796D" w:rsidRPr="00437768">
                <w:rPr>
                  <w:rStyle w:val="Hyperlink"/>
                  <w:rFonts w:cs="Arial"/>
                </w:rPr>
                <w:t>S1-160122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E01737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 w:hint="eastAsia"/>
                <w:lang w:eastAsia="zh-CN"/>
              </w:rPr>
              <w:t>Huawei, TD-Tech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E01737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SimSun"/>
                <w:lang w:eastAsia="en-GB"/>
              </w:rPr>
              <w:t>Definition of conversation</w:t>
            </w:r>
            <w:r>
              <w:rPr>
                <w:rFonts w:eastAsia="SimSun" w:hint="eastAsia"/>
                <w:lang w:eastAsia="zh-CN"/>
              </w:rPr>
              <w:t xml:space="preserve"> in MCData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A75C05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96D" w:rsidRPr="00E01737" w:rsidRDefault="00E8796D" w:rsidP="00E8796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Definitions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59" w:history="1">
              <w:r w:rsidR="000548B7" w:rsidRPr="00437768">
                <w:rPr>
                  <w:rStyle w:val="Hyperlink"/>
                  <w:rFonts w:cs="Arial"/>
                </w:rPr>
                <w:t>S1-160027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robots requirements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6.1.3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0" w:history="1">
              <w:r w:rsidR="000548B7" w:rsidRPr="00437768">
                <w:rPr>
                  <w:rStyle w:val="Hyperlink"/>
                  <w:rFonts w:cs="Arial"/>
                </w:rPr>
                <w:t>S1-160020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Data forwarding and location sharing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6.1.4, 6.1.5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1" w:history="1">
              <w:r w:rsidR="000548B7" w:rsidRPr="00437768">
                <w:rPr>
                  <w:rStyle w:val="Hyperlink"/>
                  <w:rFonts w:cs="Arial"/>
                </w:rPr>
                <w:t>S1-160024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enhanced presence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6.1.x</w:t>
            </w:r>
          </w:p>
        </w:tc>
      </w:tr>
      <w:tr w:rsidR="008879E9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2" w:history="1">
              <w:r w:rsidR="008879E9" w:rsidRPr="00437768">
                <w:rPr>
                  <w:rStyle w:val="Hyperlink"/>
                  <w:rFonts w:cs="Arial"/>
                </w:rPr>
                <w:t>S1-160021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database enquiries and secured internet access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6.2.1</w:t>
            </w:r>
          </w:p>
        </w:tc>
      </w:tr>
      <w:tr w:rsidR="000548B7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270D01" w:rsidRDefault="000729AC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3" w:history="1">
              <w:r w:rsidR="000548B7" w:rsidRPr="00437768">
                <w:rPr>
                  <w:rStyle w:val="Hyperlink"/>
                  <w:rFonts w:cs="Arial"/>
                </w:rPr>
                <w:t>S1-160026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IOPS requirement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A75C05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8B7" w:rsidRPr="00E01737" w:rsidRDefault="000548B7" w:rsidP="000548B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6.4</w:t>
            </w:r>
          </w:p>
        </w:tc>
      </w:tr>
      <w:tr w:rsidR="008879E9" w:rsidRPr="00E01737" w:rsidTr="009A34DA">
        <w:trPr>
          <w:gridAfter w:val="1"/>
          <w:wAfter w:w="93" w:type="dxa"/>
          <w:trHeight w:val="141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Cont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270D01" w:rsidRDefault="000729AC" w:rsidP="00270D0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64" w:history="1">
              <w:r w:rsidR="008879E9" w:rsidRPr="00437768">
                <w:rPr>
                  <w:rStyle w:val="Hyperlink"/>
                  <w:rFonts w:cs="Arial"/>
                </w:rPr>
                <w:t>S1-160025</w:t>
              </w:r>
            </w:hyperlink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D344B">
              <w:rPr>
                <w:rFonts w:eastAsia="Times New Roman" w:cs="Arial"/>
                <w:szCs w:val="18"/>
                <w:lang w:eastAsia="ar-SA"/>
              </w:rPr>
              <w:t>Ministry of Interior, France</w:t>
            </w:r>
          </w:p>
        </w:tc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548B7">
              <w:rPr>
                <w:rFonts w:eastAsia="Times New Roman" w:cs="Arial"/>
                <w:szCs w:val="18"/>
                <w:lang w:eastAsia="ar-SA"/>
              </w:rPr>
              <w:t>MCData interworking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A75C05" w:rsidRDefault="008879E9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9E9" w:rsidRPr="00E01737" w:rsidRDefault="000548B7" w:rsidP="00846A9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Section 8</w:t>
            </w:r>
          </w:p>
        </w:tc>
      </w:tr>
      <w:tr w:rsidR="00FC20A3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 numbers for allocation during drafting session (admin purposes only)</w:t>
            </w: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530D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S1-160430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START of allowed Tdoc#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530D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S1-160431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530D1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S1-160459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C3422C">
            <w:pPr>
              <w:spacing w:after="0" w:line="240" w:lineRule="auto"/>
              <w:rPr>
                <w:rFonts w:eastAsia="Arial Unicode MS" w:cs="Arial"/>
                <w:szCs w:val="18"/>
              </w:rPr>
            </w:pPr>
            <w:r>
              <w:rPr>
                <w:rFonts w:eastAsia="Arial Unicode MS" w:cs="Arial"/>
                <w:szCs w:val="18"/>
              </w:rPr>
              <w:t>END of allowed Tdoc#</w:t>
            </w: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D1C" w:rsidRPr="001E1D1F" w:rsidRDefault="00530D1C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Tdoc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808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4229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2076" w:type="dxa"/>
            <w:shd w:val="clear" w:color="auto" w:fill="auto"/>
            <w:vAlign w:val="center"/>
          </w:tcPr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96" w:type="dxa"/>
            <w:gridSpan w:val="2"/>
            <w:shd w:val="clear" w:color="auto" w:fill="auto"/>
            <w:vAlign w:val="center"/>
          </w:tcPr>
          <w:p w:rsidR="00530D1C" w:rsidRPr="001E1D1F" w:rsidRDefault="00530D1C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D1C" w:rsidRPr="001E1D1F" w:rsidRDefault="00530D1C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530D1C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D1C" w:rsidRDefault="00530D1C" w:rsidP="00903CAB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1037CC">
              <w:rPr>
                <w:rFonts w:eastAsia="Arial Unicode MS" w:cs="Arial"/>
                <w:i/>
                <w:szCs w:val="18"/>
              </w:rPr>
              <w:t>&lt;</w:t>
            </w:r>
            <w:r>
              <w:rPr>
                <w:rFonts w:eastAsia="Arial Unicode MS" w:cs="Arial"/>
                <w:i/>
                <w:szCs w:val="18"/>
              </w:rPr>
              <w:t>Highlight the following items:</w:t>
            </w:r>
          </w:p>
          <w:p w:rsidR="00530D1C" w:rsidRDefault="00530D1C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</w:p>
          <w:p w:rsidR="00530D1C" w:rsidRDefault="00530D1C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530D1C" w:rsidRPr="001037CC" w:rsidRDefault="00530D1C" w:rsidP="00FC20A3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any compromises made&gt;</w:t>
            </w:r>
          </w:p>
          <w:p w:rsidR="00530D1C" w:rsidRPr="001E1D1F" w:rsidRDefault="00530D1C" w:rsidP="00903CAB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530D1C" w:rsidRPr="001E1D1F" w:rsidTr="009A34DA">
        <w:trPr>
          <w:trHeight w:val="141"/>
        </w:trPr>
        <w:tc>
          <w:tcPr>
            <w:tcW w:w="149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D1C" w:rsidRPr="001E1D1F" w:rsidRDefault="00530D1C" w:rsidP="00903CAB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65702C" w:rsidRDefault="0065702C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FC20A3" w:rsidRPr="001E1D1F" w:rsidRDefault="00FC20A3" w:rsidP="00FC20A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Type: CR, TS, TR, LS, REP, AGE, Cont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>Conclusion: Agreed,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>xxxx, Noted, Withdrawn, Not Handled</w:t>
      </w:r>
    </w:p>
    <w:p w:rsidR="00FC20A3" w:rsidRPr="001E1D1F" w:rsidRDefault="00FC20A3" w:rsidP="00FC20A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C20A3" w:rsidRPr="001E1D1F" w:rsidTr="00903CAB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S1-16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20A3" w:rsidRPr="001E1D1F" w:rsidRDefault="00FC20A3" w:rsidP="00903CAB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FC20A3" w:rsidRPr="000D4EB3" w:rsidRDefault="00FC20A3" w:rsidP="00FC20A3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FC20A3" w:rsidRDefault="00FC20A3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FC20A3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AC" w:rsidRDefault="000729AC" w:rsidP="002E015E">
      <w:pPr>
        <w:spacing w:after="0" w:line="240" w:lineRule="auto"/>
      </w:pPr>
      <w:r>
        <w:separator/>
      </w:r>
    </w:p>
  </w:endnote>
  <w:endnote w:type="continuationSeparator" w:id="0">
    <w:p w:rsidR="000729AC" w:rsidRDefault="000729AC" w:rsidP="002E015E">
      <w:pPr>
        <w:spacing w:after="0" w:line="240" w:lineRule="auto"/>
      </w:pPr>
      <w:r>
        <w:continuationSeparator/>
      </w:r>
    </w:p>
  </w:endnote>
  <w:endnote w:type="continuationNotice" w:id="1">
    <w:p w:rsidR="000729AC" w:rsidRDefault="000729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AC" w:rsidRDefault="000729AC" w:rsidP="002E015E">
      <w:pPr>
        <w:spacing w:after="0" w:line="240" w:lineRule="auto"/>
      </w:pPr>
      <w:r>
        <w:separator/>
      </w:r>
    </w:p>
  </w:footnote>
  <w:footnote w:type="continuationSeparator" w:id="0">
    <w:p w:rsidR="000729AC" w:rsidRDefault="000729AC" w:rsidP="002E015E">
      <w:pPr>
        <w:spacing w:after="0" w:line="240" w:lineRule="auto"/>
      </w:pPr>
      <w:r>
        <w:continuationSeparator/>
      </w:r>
    </w:p>
  </w:footnote>
  <w:footnote w:type="continuationNotice" w:id="1">
    <w:p w:rsidR="000729AC" w:rsidRDefault="000729A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614"/>
    <w:rsid w:val="000461B9"/>
    <w:rsid w:val="0004639C"/>
    <w:rsid w:val="0004664A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29AC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5DEE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92F"/>
    <w:rsid w:val="00156BCB"/>
    <w:rsid w:val="001574A1"/>
    <w:rsid w:val="00157764"/>
    <w:rsid w:val="001600A2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4D8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46D"/>
    <w:rsid w:val="001A3398"/>
    <w:rsid w:val="001A5ACC"/>
    <w:rsid w:val="001A5FF0"/>
    <w:rsid w:val="001A6B1E"/>
    <w:rsid w:val="001A6C8C"/>
    <w:rsid w:val="001A7842"/>
    <w:rsid w:val="001A7A33"/>
    <w:rsid w:val="001A7BE0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2C81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E06"/>
    <w:rsid w:val="002F01F3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6131"/>
    <w:rsid w:val="00300A16"/>
    <w:rsid w:val="00300C8D"/>
    <w:rsid w:val="0030128D"/>
    <w:rsid w:val="00302BB2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4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8EF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989"/>
    <w:rsid w:val="00351DF2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22AB"/>
    <w:rsid w:val="003922FD"/>
    <w:rsid w:val="0039292A"/>
    <w:rsid w:val="00392A42"/>
    <w:rsid w:val="00392B72"/>
    <w:rsid w:val="00393575"/>
    <w:rsid w:val="00393F93"/>
    <w:rsid w:val="00394C4C"/>
    <w:rsid w:val="00396218"/>
    <w:rsid w:val="003962DA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33D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B52"/>
    <w:rsid w:val="00403205"/>
    <w:rsid w:val="00403515"/>
    <w:rsid w:val="004036D1"/>
    <w:rsid w:val="0040423C"/>
    <w:rsid w:val="004047CF"/>
    <w:rsid w:val="00404F89"/>
    <w:rsid w:val="004067FF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768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474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8F3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4DD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288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0D1C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5702C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AE8"/>
    <w:rsid w:val="006F4CCD"/>
    <w:rsid w:val="006F6810"/>
    <w:rsid w:val="006F782E"/>
    <w:rsid w:val="006F7F71"/>
    <w:rsid w:val="00700478"/>
    <w:rsid w:val="00700490"/>
    <w:rsid w:val="00700FA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29B8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D28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529"/>
    <w:rsid w:val="007E759E"/>
    <w:rsid w:val="007E76A1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FE8"/>
    <w:rsid w:val="00800BAE"/>
    <w:rsid w:val="00800DAA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40957"/>
    <w:rsid w:val="00840AF7"/>
    <w:rsid w:val="00840F32"/>
    <w:rsid w:val="0084185E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3CAB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E36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4B2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82B"/>
    <w:rsid w:val="009A2B56"/>
    <w:rsid w:val="009A2CD9"/>
    <w:rsid w:val="009A34DA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32FE"/>
    <w:rsid w:val="009C39A8"/>
    <w:rsid w:val="009C3E79"/>
    <w:rsid w:val="009C43D7"/>
    <w:rsid w:val="009C494C"/>
    <w:rsid w:val="009C4AA7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42F2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201"/>
    <w:rsid w:val="00AA76DD"/>
    <w:rsid w:val="00AB0047"/>
    <w:rsid w:val="00AB0EC0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62E6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0C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522"/>
    <w:rsid w:val="00B34533"/>
    <w:rsid w:val="00B34712"/>
    <w:rsid w:val="00B3607C"/>
    <w:rsid w:val="00B365A1"/>
    <w:rsid w:val="00B3691F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61AF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C9D"/>
    <w:rsid w:val="00BE2D9F"/>
    <w:rsid w:val="00BE311A"/>
    <w:rsid w:val="00BE3FF1"/>
    <w:rsid w:val="00BE4663"/>
    <w:rsid w:val="00BE4B86"/>
    <w:rsid w:val="00BE5DD0"/>
    <w:rsid w:val="00BE6027"/>
    <w:rsid w:val="00BE6C23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20F4"/>
    <w:rsid w:val="00C83959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AAE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7FC"/>
    <w:rsid w:val="00CB7227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FA8"/>
    <w:rsid w:val="00D14100"/>
    <w:rsid w:val="00D1429E"/>
    <w:rsid w:val="00D14906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7FD"/>
    <w:rsid w:val="00D21B9B"/>
    <w:rsid w:val="00D21F99"/>
    <w:rsid w:val="00D22029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563"/>
    <w:rsid w:val="00D66A86"/>
    <w:rsid w:val="00D66C34"/>
    <w:rsid w:val="00D67094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164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D54"/>
    <w:rsid w:val="00EF70A1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731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B58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396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0A3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43"/>
    <w:rsid w:val="00FD5DE8"/>
    <w:rsid w:val="00FD6B67"/>
    <w:rsid w:val="00FD79B4"/>
    <w:rsid w:val="00FE08DF"/>
    <w:rsid w:val="00FE091C"/>
    <w:rsid w:val="00FE0FC8"/>
    <w:rsid w:val="00FE11DC"/>
    <w:rsid w:val="00FE17F9"/>
    <w:rsid w:val="00FE3347"/>
    <w:rsid w:val="00FE39FE"/>
    <w:rsid w:val="00FE58C9"/>
    <w:rsid w:val="00FE5FB7"/>
    <w:rsid w:val="00FE752D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kidong.lee\Desktop\From%20D%20Drive\ZZZ_D\LTE\SA1\TSGS1_73_Okinawa\docs\docs\S1-160063.zip" TargetMode="External"/><Relationship Id="rId18" Type="http://schemas.openxmlformats.org/officeDocument/2006/relationships/hyperlink" Target="file:///C:\Users\norpahj\AppData\Local\My%20Local%20Documents\3GPP\SA1%20Okinawa%202016\docs\S1-160270.zip" TargetMode="External"/><Relationship Id="rId26" Type="http://schemas.openxmlformats.org/officeDocument/2006/relationships/hyperlink" Target="file:///C:\Users\kidong.lee\Desktop\From%20D%20Drive\ZZZ_D\LTE\SA1\TSGS1_73_Okinawa\docs\docs\S1-160055.zip" TargetMode="External"/><Relationship Id="rId39" Type="http://schemas.openxmlformats.org/officeDocument/2006/relationships/hyperlink" Target="file:///C:\Users\kidong.lee\Desktop\From%20D%20Drive\ZZZ_D\LTE\SA1\TSGS1_73_Okinawa\docs\docs\S1-160034.zip" TargetMode="External"/><Relationship Id="rId21" Type="http://schemas.openxmlformats.org/officeDocument/2006/relationships/hyperlink" Target="file:///C:\Users\norpahj\AppData\Local\My%20Local%20Documents\3GPP\SA1%20Okinawa%202016\docs\S1-160253.zip" TargetMode="External"/><Relationship Id="rId34" Type="http://schemas.openxmlformats.org/officeDocument/2006/relationships/hyperlink" Target="file:///C:\Users\kidong.lee\Desktop\From%20D%20Drive\ZZZ_D\LTE\SA1\TSGS1_73_Okinawa\docs\docs\S1-160038.zip" TargetMode="External"/><Relationship Id="rId42" Type="http://schemas.openxmlformats.org/officeDocument/2006/relationships/hyperlink" Target="file:///C:\Users\kidong.lee\Desktop\From%20D%20Drive\ZZZ_D\LTE\SA1\TSGS1_73_Okinawa\docs\docs\S1-160030.zip" TargetMode="External"/><Relationship Id="rId47" Type="http://schemas.openxmlformats.org/officeDocument/2006/relationships/hyperlink" Target="file:///C:\Users\kidong.lee\Desktop\From%20D%20Drive\ZZZ_D\LTE\SA1\TSGS1_73_Okinawa\docs\docs\S1-160075.zip" TargetMode="External"/><Relationship Id="rId50" Type="http://schemas.openxmlformats.org/officeDocument/2006/relationships/hyperlink" Target="file:///C:\Users\kidong.lee\Desktop\From%20D%20Drive\ZZZ_D\LTE\SA1\TSGS1_73_Okinawa\docs\docs\S1-160028.zip" TargetMode="External"/><Relationship Id="rId55" Type="http://schemas.openxmlformats.org/officeDocument/2006/relationships/hyperlink" Target="file:///C:\Users\kidong.lee\Desktop\From%20D%20Drive\ZZZ_D\LTE\SA1\TSGS1_73_Okinawa\docs\docs\S1-160210.zip" TargetMode="External"/><Relationship Id="rId63" Type="http://schemas.openxmlformats.org/officeDocument/2006/relationships/hyperlink" Target="file:///C:\Users\kidong.lee\Desktop\From%20D%20Drive\ZZZ_D\LTE\SA1\TSGS1_73_Okinawa\docs\docs\S1-160026.zip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kidong.lee\Desktop\From%20D%20Drive\ZZZ_D\LTE\SA1\TSGS1_73_Okinawa\docs\docs\S1-160123.zip" TargetMode="External"/><Relationship Id="rId20" Type="http://schemas.openxmlformats.org/officeDocument/2006/relationships/hyperlink" Target="file:///C:\Users\norpahj\AppData\Local\My%20Local%20Documents\3GPP\SA1%20Okinawa%202016\docs\S1-160252.zip" TargetMode="External"/><Relationship Id="rId29" Type="http://schemas.openxmlformats.org/officeDocument/2006/relationships/hyperlink" Target="file:///C:\Users\kidong.lee\Desktop\From%20D%20Drive\ZZZ_D\LTE\SA1\TSGS1_73_Okinawa\docs\docs\S1-160057.zip" TargetMode="External"/><Relationship Id="rId41" Type="http://schemas.openxmlformats.org/officeDocument/2006/relationships/hyperlink" Target="file:///C:\Users\kidong.lee\Desktop\From%20D%20Drive\ZZZ_D\LTE\SA1\TSGS1_73_Okinawa\docs\docs\S1-160029.zip" TargetMode="External"/><Relationship Id="rId54" Type="http://schemas.openxmlformats.org/officeDocument/2006/relationships/hyperlink" Target="file:///C:\Users\kidong.lee\Desktop\From%20D%20Drive\ZZZ_D\LTE\SA1\TSGS1_73_Okinawa\docs\docs\S1-160077.zip" TargetMode="External"/><Relationship Id="rId62" Type="http://schemas.openxmlformats.org/officeDocument/2006/relationships/hyperlink" Target="file:///C:\Users\kidong.lee\Desktop\From%20D%20Drive\ZZZ_D\LTE\SA1\TSGS1_73_Okinawa\docs\docs\S1-16002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kidong.lee\Desktop\From%20D%20Drive\ZZZ_D\LTE\SA1\TSGS1_73_Okinawa\docs\docs\S1-160019.zip" TargetMode="External"/><Relationship Id="rId24" Type="http://schemas.openxmlformats.org/officeDocument/2006/relationships/hyperlink" Target="file:///C:\Users\kidong.lee\Desktop\From%20D%20Drive\ZZZ_D\LTE\SA1\TSGS1_73_Okinawa\docs\docs\S1-160056.zip" TargetMode="External"/><Relationship Id="rId32" Type="http://schemas.openxmlformats.org/officeDocument/2006/relationships/hyperlink" Target="file:///C:\Users\kidong.lee\Desktop\From%20D%20Drive\ZZZ_D\LTE\SA1\TSGS1_73_Okinawa\docs\docs\S1-160060.zip" TargetMode="External"/><Relationship Id="rId37" Type="http://schemas.openxmlformats.org/officeDocument/2006/relationships/hyperlink" Target="file:///C:\Users\kidong.lee\Desktop\From%20D%20Drive\ZZZ_D\LTE\SA1\TSGS1_73_Okinawa\docs\docs\S1-160074.zip" TargetMode="External"/><Relationship Id="rId40" Type="http://schemas.openxmlformats.org/officeDocument/2006/relationships/hyperlink" Target="file:///C:\Users\kidong.lee\Desktop\From%20D%20Drive\ZZZ_D\LTE\SA1\TSGS1_73_Okinawa\docs\docs\S1-160127.zip" TargetMode="External"/><Relationship Id="rId45" Type="http://schemas.openxmlformats.org/officeDocument/2006/relationships/hyperlink" Target="file:///C:\Users\kidong.lee\Desktop\From%20D%20Drive\ZZZ_D\LTE\SA1\TSGS1_73_Okinawa\docs\docs\S1-160037.zip" TargetMode="External"/><Relationship Id="rId53" Type="http://schemas.openxmlformats.org/officeDocument/2006/relationships/hyperlink" Target="file:///C:\Users\kidong.lee\Desktop\From%20D%20Drive\ZZZ_D\LTE\SA1\TSGS1_73_Okinawa\docs\docs\S1-160078.zip" TargetMode="External"/><Relationship Id="rId58" Type="http://schemas.openxmlformats.org/officeDocument/2006/relationships/hyperlink" Target="file:///C:\Users\kidong.lee\Desktop\From%20D%20Drive\ZZZ_D\LTE\SA1\TSGS1_73_Okinawa\docs\docs\S1-160122.zip" TargetMode="External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kidong.lee\Desktop\From%20D%20Drive\ZZZ_D\LTE\SA1\TSGS1_73_Okinawa\docs\docs\S1-160018.zip" TargetMode="External"/><Relationship Id="rId23" Type="http://schemas.openxmlformats.org/officeDocument/2006/relationships/hyperlink" Target="file:///C:\Users\kidong.lee\Desktop\From%20D%20Drive\ZZZ_D\LTE\SA1\TSGS1_73_Okinawa\docs\docs\S1-160313.zip" TargetMode="External"/><Relationship Id="rId28" Type="http://schemas.openxmlformats.org/officeDocument/2006/relationships/hyperlink" Target="file:///C:\Users\kidong.lee\Desktop\From%20D%20Drive\ZZZ_D\LTE\SA1\TSGS1_73_Okinawa\docs\docs\S1-160126.zip" TargetMode="External"/><Relationship Id="rId36" Type="http://schemas.openxmlformats.org/officeDocument/2006/relationships/hyperlink" Target="file:///C:\Users\kidong.lee\Desktop\From%20D%20Drive\ZZZ_D\LTE\SA1\TSGS1_73_Okinawa\docs\docs\S1-160073.zip" TargetMode="External"/><Relationship Id="rId49" Type="http://schemas.openxmlformats.org/officeDocument/2006/relationships/hyperlink" Target="file:///C:\Users\kidong.lee\Desktop\From%20D%20Drive\ZZZ_D\LTE\SA1\TSGS1_73_Okinawa\docs\docs\S1-160032.zip" TargetMode="External"/><Relationship Id="rId57" Type="http://schemas.openxmlformats.org/officeDocument/2006/relationships/hyperlink" Target="file:///C:\Users\kidong.lee\Desktop\From%20D%20Drive\ZZZ_D\LTE\SA1\TSGS1_73_Okinawa\docs\docs\S1-160023.zip" TargetMode="External"/><Relationship Id="rId61" Type="http://schemas.openxmlformats.org/officeDocument/2006/relationships/hyperlink" Target="file:///C:\Users\kidong.lee\Desktop\From%20D%20Drive\ZZZ_D\LTE\SA1\TSGS1_73_Okinawa\docs\docs\S1-160024.zip" TargetMode="External"/><Relationship Id="rId10" Type="http://schemas.openxmlformats.org/officeDocument/2006/relationships/hyperlink" Target="file:///C:\Users\kidong.lee\Desktop\From%20D%20Drive\ZZZ_D\LTE\SA1\TSGS1_73_Okinawa\docs\docs\S1-160062.zip" TargetMode="External"/><Relationship Id="rId19" Type="http://schemas.openxmlformats.org/officeDocument/2006/relationships/hyperlink" Target="file:///C:\Users\norpahj\AppData\Local\My%20Local%20Documents\3GPP\SA1%20Okinawa%202016\docs\S1-160271.zip" TargetMode="External"/><Relationship Id="rId31" Type="http://schemas.openxmlformats.org/officeDocument/2006/relationships/hyperlink" Target="file:///C:\Users\kidong.lee\Desktop\From%20D%20Drive\ZZZ_D\LTE\SA1\TSGS1_73_Okinawa\docs\docs\S1-160059.zip" TargetMode="External"/><Relationship Id="rId44" Type="http://schemas.openxmlformats.org/officeDocument/2006/relationships/hyperlink" Target="file:///C:\Users\kidong.lee\Desktop\From%20D%20Drive\ZZZ_D\LTE\SA1\TSGS1_73_Okinawa\docs\docs\S1-160036.zip" TargetMode="External"/><Relationship Id="rId52" Type="http://schemas.openxmlformats.org/officeDocument/2006/relationships/hyperlink" Target="file:///C:\Users\kidong.lee\Desktop\From%20D%20Drive\ZZZ_D\LTE\SA1\TSGS1_73_Okinawa\docs\docs\S1-160140.zip" TargetMode="External"/><Relationship Id="rId60" Type="http://schemas.openxmlformats.org/officeDocument/2006/relationships/hyperlink" Target="file:///C:\Users\kidong.lee\Desktop\From%20D%20Drive\ZZZ_D\LTE\SA1\TSGS1_73_Okinawa\docs\docs\S1-160020.zip" TargetMode="External"/><Relationship Id="rId65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kidong.lee\Desktop\From%20D%20Drive\ZZZ_D\LTE\SA1\TSGS1_73_Okinawa\docs\docs\S1-160013.zip" TargetMode="External"/><Relationship Id="rId14" Type="http://schemas.openxmlformats.org/officeDocument/2006/relationships/hyperlink" Target="file:///C:\Users\kidong.lee\Desktop\From%20D%20Drive\ZZZ_D\LTE\SA1\TSGS1_73_Okinawa\docs\S1-160121.zip" TargetMode="External"/><Relationship Id="rId22" Type="http://schemas.openxmlformats.org/officeDocument/2006/relationships/hyperlink" Target="file:///C:\Users\kidong.lee\Desktop\From%20D%20Drive\ZZZ_D\LTE\SA1\TSGS1_73_Okinawa\docs\docs\S1-160012.zip" TargetMode="External"/><Relationship Id="rId27" Type="http://schemas.openxmlformats.org/officeDocument/2006/relationships/hyperlink" Target="file:///C:\Users\kidong.lee\Desktop\From%20D%20Drive\ZZZ_D\LTE\SA1\TSGS1_73_Okinawa\docs\docs\S1-160033.zip" TargetMode="External"/><Relationship Id="rId30" Type="http://schemas.openxmlformats.org/officeDocument/2006/relationships/hyperlink" Target="file:///C:\Users\kidong.lee\Desktop\From%20D%20Drive\ZZZ_D\LTE\SA1\TSGS1_73_Okinawa\docs\docs\S1-160058.zip" TargetMode="External"/><Relationship Id="rId35" Type="http://schemas.openxmlformats.org/officeDocument/2006/relationships/hyperlink" Target="file:///C:\Users\kidong.lee\Desktop\From%20D%20Drive\ZZZ_D\LTE\SA1\TSGS1_73_Okinawa\docs\docs\S1-160040.zip" TargetMode="External"/><Relationship Id="rId43" Type="http://schemas.openxmlformats.org/officeDocument/2006/relationships/hyperlink" Target="file:///C:\Users\kidong.lee\Desktop\From%20D%20Drive\ZZZ_D\LTE\SA1\TSGS1_73_Okinawa\docs\docs\S1-160035.zip" TargetMode="External"/><Relationship Id="rId48" Type="http://schemas.openxmlformats.org/officeDocument/2006/relationships/hyperlink" Target="file:///C:\Users\kidong.lee\Desktop\From%20D%20Drive\ZZZ_D\LTE\SA1\TSGS1_73_Okinawa\docs\docs\S1-160125.zip" TargetMode="External"/><Relationship Id="rId56" Type="http://schemas.openxmlformats.org/officeDocument/2006/relationships/hyperlink" Target="file:///C:\Users\kidong.lee\Desktop\From%20D%20Drive\ZZZ_D\LTE\SA1\TSGS1_73_Okinawa\docs\docs\S1-160022.zip" TargetMode="External"/><Relationship Id="rId64" Type="http://schemas.openxmlformats.org/officeDocument/2006/relationships/hyperlink" Target="file:///C:\Users\kidong.lee\Desktop\From%20D%20Drive\ZZZ_D\LTE\SA1\TSGS1_73_Okinawa\docs\docs\S1-160025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kidong.lee\Desktop\From%20D%20Drive\ZZZ_D\LTE\SA1\TSGS1_73_Okinawa\docs\docs\S1-160031.zip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kidong.lee\Desktop\From%20D%20Drive\ZZZ_D\LTE\SA1\TSGS1_73_Okinawa\docs\docs\S1-160076.zip" TargetMode="External"/><Relationship Id="rId17" Type="http://schemas.openxmlformats.org/officeDocument/2006/relationships/hyperlink" Target="file:///C:\Users\kidong.lee\Desktop\From%20D%20Drive\ZZZ_D\LTE\SA1\TSGS1_73_Okinawa\docs\docs\S1-160124.zip" TargetMode="External"/><Relationship Id="rId25" Type="http://schemas.openxmlformats.org/officeDocument/2006/relationships/hyperlink" Target="file:///C:\Users\kidong.lee\Desktop\From%20D%20Drive\ZZZ_D\LTE\SA1\TSGS1_73_Okinawa\docs\docs\S1-160079.zip" TargetMode="External"/><Relationship Id="rId33" Type="http://schemas.openxmlformats.org/officeDocument/2006/relationships/hyperlink" Target="file:///C:\Users\kidong.lee\Desktop\From%20D%20Drive\ZZZ_D\LTE\SA1\TSGS1_73_Okinawa\docs\docs\S1-160061.zip" TargetMode="External"/><Relationship Id="rId38" Type="http://schemas.openxmlformats.org/officeDocument/2006/relationships/hyperlink" Target="file:///C:\Users\kidong.lee\Desktop\From%20D%20Drive\ZZZ_D\LTE\SA1\TSGS1_73_Okinawa\docs\docs\S1-160041.zip" TargetMode="External"/><Relationship Id="rId46" Type="http://schemas.openxmlformats.org/officeDocument/2006/relationships/hyperlink" Target="file:///C:\Users\kidong.lee\Desktop\From%20D%20Drive\ZZZ_D\LTE\SA1\TSGS1_73_Okinawa\docs\docs\S1-160039.zip" TargetMode="External"/><Relationship Id="rId59" Type="http://schemas.openxmlformats.org/officeDocument/2006/relationships/hyperlink" Target="file:///C:\Users\kidong.lee\Desktop\From%20D%20Drive\ZZZ_D\LTE\SA1\TSGS1_73_Okinawa\docs\docs\S1-1600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65A87-C5CF-4987-B8F0-87677C0DD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6</Pages>
  <Words>2333</Words>
  <Characters>13301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15603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KDLee</cp:lastModifiedBy>
  <cp:revision>2</cp:revision>
  <dcterms:created xsi:type="dcterms:W3CDTF">2016-02-01T22:56:00Z</dcterms:created>
  <dcterms:modified xsi:type="dcterms:W3CDTF">2016-02-01T22:56:00Z</dcterms:modified>
</cp:coreProperties>
</file>